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60CA3" w14:textId="27D99CF4" w:rsidR="00BA00AB" w:rsidRDefault="007165C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KYMER (KEMER, KYMBER)</w:t>
      </w:r>
      <w:r>
        <w:rPr>
          <w:rFonts w:cs="Times New Roman"/>
          <w:szCs w:val="24"/>
        </w:rPr>
        <w:t xml:space="preserve">       (fl.1484)</w:t>
      </w:r>
    </w:p>
    <w:p w14:paraId="274964B2" w14:textId="301A4BFC" w:rsidR="007165C9" w:rsidRDefault="007165C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Bristol, merchant, late of Poole, Dorset, late clerk of Thomas Croftus and John Walsh, who were late collectors of customs in Bristol and adjacent places.</w:t>
      </w:r>
    </w:p>
    <w:p w14:paraId="2160A431" w14:textId="77777777" w:rsidR="007165C9" w:rsidRDefault="007165C9" w:rsidP="009139A6">
      <w:pPr>
        <w:pStyle w:val="NoSpacing"/>
        <w:rPr>
          <w:rFonts w:cs="Times New Roman"/>
          <w:szCs w:val="24"/>
        </w:rPr>
      </w:pPr>
    </w:p>
    <w:p w14:paraId="593A8752" w14:textId="77777777" w:rsidR="007165C9" w:rsidRDefault="007165C9" w:rsidP="009139A6">
      <w:pPr>
        <w:pStyle w:val="NoSpacing"/>
        <w:rPr>
          <w:rFonts w:cs="Times New Roman"/>
          <w:szCs w:val="24"/>
        </w:rPr>
      </w:pPr>
    </w:p>
    <w:p w14:paraId="2D0EDD0A" w14:textId="6C7B3DDC" w:rsidR="007165C9" w:rsidRDefault="007165C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Feb.1484</w:t>
      </w:r>
      <w:r>
        <w:rPr>
          <w:rFonts w:cs="Times New Roman"/>
          <w:szCs w:val="24"/>
        </w:rPr>
        <w:tab/>
        <w:t>He was granted a general pardon.</w:t>
      </w:r>
    </w:p>
    <w:p w14:paraId="5F5C7D53" w14:textId="77777777" w:rsidR="007165C9" w:rsidRDefault="007165C9" w:rsidP="007165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7A40D322" w14:textId="0C02A139" w:rsidR="007165C9" w:rsidRDefault="007165C9" w:rsidP="007165C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3)</w:t>
      </w:r>
    </w:p>
    <w:p w14:paraId="1726492A" w14:textId="77777777" w:rsidR="007165C9" w:rsidRDefault="007165C9" w:rsidP="007165C9">
      <w:pPr>
        <w:pStyle w:val="NoSpacing"/>
        <w:rPr>
          <w:rFonts w:cs="Times New Roman"/>
          <w:szCs w:val="24"/>
        </w:rPr>
      </w:pPr>
    </w:p>
    <w:p w14:paraId="29CBDF93" w14:textId="77777777" w:rsidR="007165C9" w:rsidRDefault="007165C9" w:rsidP="007165C9">
      <w:pPr>
        <w:pStyle w:val="NoSpacing"/>
        <w:rPr>
          <w:rFonts w:cs="Times New Roman"/>
          <w:szCs w:val="24"/>
        </w:rPr>
      </w:pPr>
    </w:p>
    <w:p w14:paraId="58B1FDA5" w14:textId="3A4FC87D" w:rsidR="007165C9" w:rsidRPr="007F32B5" w:rsidRDefault="007165C9" w:rsidP="007165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2023</w:t>
      </w:r>
    </w:p>
    <w:p w14:paraId="786C4570" w14:textId="23F0B477" w:rsidR="007165C9" w:rsidRPr="007165C9" w:rsidRDefault="007165C9" w:rsidP="009139A6">
      <w:pPr>
        <w:pStyle w:val="NoSpacing"/>
        <w:rPr>
          <w:rFonts w:cs="Times New Roman"/>
          <w:szCs w:val="24"/>
        </w:rPr>
      </w:pPr>
    </w:p>
    <w:sectPr w:rsidR="007165C9" w:rsidRPr="007165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32879" w14:textId="77777777" w:rsidR="007165C9" w:rsidRDefault="007165C9" w:rsidP="009139A6">
      <w:r>
        <w:separator/>
      </w:r>
    </w:p>
  </w:endnote>
  <w:endnote w:type="continuationSeparator" w:id="0">
    <w:p w14:paraId="3F2E6787" w14:textId="77777777" w:rsidR="007165C9" w:rsidRDefault="007165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DA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F8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F7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FC9DF" w14:textId="77777777" w:rsidR="007165C9" w:rsidRDefault="007165C9" w:rsidP="009139A6">
      <w:r>
        <w:separator/>
      </w:r>
    </w:p>
  </w:footnote>
  <w:footnote w:type="continuationSeparator" w:id="0">
    <w:p w14:paraId="591C0C19" w14:textId="77777777" w:rsidR="007165C9" w:rsidRDefault="007165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C8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1A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E35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5C9"/>
    <w:rsid w:val="000666E0"/>
    <w:rsid w:val="002510B7"/>
    <w:rsid w:val="005C130B"/>
    <w:rsid w:val="007165C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282D6"/>
  <w15:chartTrackingRefBased/>
  <w15:docId w15:val="{5AE21205-EED3-410E-91C1-A4ED40C1E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2023-07-01T21:07:00Z</dcterms:created>
  <dcterms:modified xsi:type="dcterms:W3CDTF">2023-07-01T21:12:00Z</dcterms:modified>
</cp:coreProperties>
</file>